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FC76D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8A297A8" w14:textId="75BF2C88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Carlisle diocese.</w:t>
      </w:r>
    </w:p>
    <w:p w14:paraId="70A0F9EB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0B02B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34EF1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 at</w:t>
      </w:r>
    </w:p>
    <w:p w14:paraId="7B484DE9" w14:textId="2DDD10C0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</w:t>
      </w:r>
      <w:r>
        <w:rPr>
          <w:rFonts w:ascii="Times New Roman" w:hAnsi="Times New Roman" w:cs="Times New Roman"/>
          <w:sz w:val="24"/>
          <w:szCs w:val="24"/>
        </w:rPr>
        <w:t>, by letters dimissory.</w:t>
      </w:r>
    </w:p>
    <w:p w14:paraId="1FE1E619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84509B3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1EFD8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B06D0" w14:textId="77777777" w:rsidR="00A23AF7" w:rsidRDefault="00A23AF7" w:rsidP="00A23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29AA0A33" w14:textId="14312F22" w:rsidR="00BA00AB" w:rsidRPr="00A23AF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23A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3B1A" w14:textId="77777777" w:rsidR="00A23AF7" w:rsidRDefault="00A23AF7" w:rsidP="009139A6">
      <w:r>
        <w:separator/>
      </w:r>
    </w:p>
  </w:endnote>
  <w:endnote w:type="continuationSeparator" w:id="0">
    <w:p w14:paraId="13870300" w14:textId="77777777" w:rsidR="00A23AF7" w:rsidRDefault="00A23A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9EA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C4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27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02B1" w14:textId="77777777" w:rsidR="00A23AF7" w:rsidRDefault="00A23AF7" w:rsidP="009139A6">
      <w:r>
        <w:separator/>
      </w:r>
    </w:p>
  </w:footnote>
  <w:footnote w:type="continuationSeparator" w:id="0">
    <w:p w14:paraId="298F9021" w14:textId="77777777" w:rsidR="00A23AF7" w:rsidRDefault="00A23A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77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E8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CB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F7"/>
    <w:rsid w:val="000666E0"/>
    <w:rsid w:val="002510B7"/>
    <w:rsid w:val="005C130B"/>
    <w:rsid w:val="00826F5C"/>
    <w:rsid w:val="009139A6"/>
    <w:rsid w:val="009448BB"/>
    <w:rsid w:val="00A23AF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B3970"/>
  <w15:chartTrackingRefBased/>
  <w15:docId w15:val="{B642B28D-97C3-467D-AC4C-63455964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3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2021-05-01T15:15:00Z</dcterms:created>
  <dcterms:modified xsi:type="dcterms:W3CDTF">2021-05-01T15:16:00Z</dcterms:modified>
</cp:coreProperties>
</file>